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Arbroath and Broughty Ferry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Arbroath and Broughty Ferry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Arbroath and Broughty Ferry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Arbroath and Broughty Ferry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Arbroath and Broughty Ferry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Arbroath and Broughty Ferry are estimated to have a score of 1-2 on the PGSI (low-risk gambling), whilst </w:t>
      </w:r>
      <w:r w:rsidRPr="00773DF7">
        <w:rPr>
          <w:rFonts w:ascii="Libre Franklin Light" w:hAnsi="Libre Franklin Light" w:cs="Calibri Light"/>
          <w:b/>
          <w:bCs/>
          <w:color w:val="C45911" w:themeColor="accent2" w:themeShade="BF"/>
        </w:rPr>
        <w:t xml:space="preserve">1.8%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Arbroath and Broughty Ferry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Arbroath and Broughty Ferry is estimated to be </w:t>
      </w:r>
      <w:r w:rsidRPr="00773DF7">
        <w:rPr>
          <w:rFonts w:ascii="Libre Franklin Light" w:eastAsia="Times New Roman" w:hAnsi="Libre Franklin Light" w:cs="Calibri Light"/>
          <w:b/>
          <w:bCs/>
          <w:color w:val="C45911" w:themeColor="accent2" w:themeShade="BF"/>
        </w:rPr>
        <w:t xml:space="preserve">£1,894,943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Arbroath and Broughty Ferry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Arbroath and Broughty Ferry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Arbroath and Broughty Ferry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Arbroath and Broughty Ferry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rbroath and Broughty Fer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Arbroath and Broughty Ferry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rbroath and Broughty Fer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Arbroath and Broughty Ferry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Arbroath and Broughty Ferry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rbroath and Broughty Fer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Arbroath and Broughty Ferry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Arbroath and Broughty Ferry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Arbroath and Broughty Ferry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Arbroath and Broughty Ferry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Arbroath and Broughty Ferry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Arbroath and Broughty Ferry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£1,894,943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Arbroath and Broughty Ferry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£30,866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£638,316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£45,727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£12,861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£23,578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£1,143,595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£1,894,943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Arbroath and Broughty Ferry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Arbroath and Broughty Ferry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Arbroath and Broughty Ferry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Arbroath and Broughty Ferry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Arbroath and Broughty Ferry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Arbroath and Broughty Ferry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Arbroath and Broughty Ferry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Arbroath and Broughty Ferry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Arbroath and Broughty Ferry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Arbroath and Broughty Ferry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Arbroath and Broughty Ferry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Arbroath and Broughty Ferry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75AD3A9-9A12-42FB-9E77-713252BBB18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